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0801190B" w14:textId="75A83255" w:rsidR="006A1855" w:rsidRDefault="00BE05A0" w:rsidP="003F748F">
      <w:pPr>
        <w:widowControl w:val="0"/>
        <w:jc w:val="both"/>
        <w:rPr>
          <w:rFonts w:cs="Times New Roman"/>
          <w:spacing w:val="-4"/>
          <w:szCs w:val="28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3F73D0" w:rsidRPr="00AE010C">
        <w:rPr>
          <w:szCs w:val="28"/>
        </w:rPr>
        <w:t>017120000192400109</w:t>
      </w:r>
      <w:r w:rsidR="006A1855">
        <w:rPr>
          <w:szCs w:val="28"/>
        </w:rPr>
        <w:t>8</w:t>
      </w:r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3F748F" w:rsidRPr="00AE010C">
        <w:rPr>
          <w:rFonts w:cs="Times New Roman"/>
          <w:spacing w:val="-4"/>
          <w:szCs w:val="28"/>
        </w:rPr>
        <w:t xml:space="preserve">г. Ярославль, </w:t>
      </w:r>
      <w:r w:rsidR="006A1855" w:rsidRPr="006A1855">
        <w:rPr>
          <w:rFonts w:cs="Times New Roman"/>
          <w:spacing w:val="-4"/>
          <w:szCs w:val="28"/>
        </w:rPr>
        <w:t>ул. Серго Орджоникидзе, д. 29, к. 1, кв. 170</w:t>
      </w:r>
      <w:r w:rsidR="006A1855">
        <w:rPr>
          <w:rFonts w:cs="Times New Roman"/>
          <w:spacing w:val="-4"/>
          <w:szCs w:val="28"/>
        </w:rPr>
        <w:t>.</w:t>
      </w:r>
    </w:p>
    <w:p w14:paraId="44E4C404" w14:textId="0C512D73" w:rsidR="00BE05A0" w:rsidRPr="00B642A1" w:rsidRDefault="00BE05A0" w:rsidP="003F748F">
      <w:pPr>
        <w:widowControl w:val="0"/>
        <w:jc w:val="both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</w:r>
      <w:bookmarkStart w:id="0" w:name="_GoBack"/>
      <w:bookmarkEnd w:id="0"/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255132B4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A1855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A1855"/>
    <w:rsid w:val="006B31FA"/>
    <w:rsid w:val="006D550F"/>
    <w:rsid w:val="006E5548"/>
    <w:rsid w:val="006F7F36"/>
    <w:rsid w:val="00724DE4"/>
    <w:rsid w:val="00727654"/>
    <w:rsid w:val="007341B3"/>
    <w:rsid w:val="00737E26"/>
    <w:rsid w:val="007765B9"/>
    <w:rsid w:val="00796C37"/>
    <w:rsid w:val="00810833"/>
    <w:rsid w:val="008630D4"/>
    <w:rsid w:val="008C1CB8"/>
    <w:rsid w:val="008C5C70"/>
    <w:rsid w:val="009237F2"/>
    <w:rsid w:val="009A2D12"/>
    <w:rsid w:val="00A477F4"/>
    <w:rsid w:val="00A83D83"/>
    <w:rsid w:val="00AA58DA"/>
    <w:rsid w:val="00AE010C"/>
    <w:rsid w:val="00AF1F0B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www.w3.org/XML/1998/namespace"/>
    <ds:schemaRef ds:uri="http://purl.org/dc/terms/"/>
    <ds:schemaRef ds:uri="f07adec3-9edc-4ba9-a947-c557adee0635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80f5408-d454-4a1b-a6ac-2bc4bb997900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383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12</cp:revision>
  <cp:lastPrinted>2024-06-10T08:33:00Z</cp:lastPrinted>
  <dcterms:created xsi:type="dcterms:W3CDTF">2024-05-21T09:46:00Z</dcterms:created>
  <dcterms:modified xsi:type="dcterms:W3CDTF">2024-06-25T14:14:00Z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